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"/>
        <w:gridCol w:w="1575"/>
        <w:gridCol w:w="4200"/>
        <w:gridCol w:w="4140"/>
        <w:gridCol w:w="45"/>
      </w:tblGrid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CF7936" w:rsidRDefault="009B392C" w:rsidP="0034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CF7936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9B392C" w:rsidRPr="00A05028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AD5B01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CF7936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CF7936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Default="009B392C" w:rsidP="00951019">
            <w:pPr>
              <w:pStyle w:val="NormalWeb"/>
              <w:spacing w:after="0" w:line="240" w:lineRule="auto"/>
              <w:jc w:val="center"/>
              <w:rPr>
                <w:lang w:val="ru-RU"/>
              </w:rPr>
            </w:pPr>
            <w:r w:rsidRPr="008A5277">
              <w:t>в</w:t>
            </w:r>
            <w:r w:rsidRPr="003A433C">
              <w:rPr>
                <w:b/>
              </w:rPr>
              <w:t xml:space="preserve"> </w:t>
            </w:r>
            <w:r>
              <w:t>открита процедура за възлагане на обществена поръчка с предмет</w:t>
            </w:r>
            <w:r w:rsidRPr="00461505">
              <w:rPr>
                <w:lang w:val="ru-RU"/>
              </w:rPr>
              <w:t xml:space="preserve">:   </w:t>
            </w:r>
          </w:p>
          <w:p w:rsidR="009B392C" w:rsidRPr="00DD0BCD" w:rsidRDefault="009B392C" w:rsidP="00DD0BCD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  <w:r>
              <w:rPr>
                <w:b/>
                <w:bCs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2004CE" w:rsidRDefault="009B392C" w:rsidP="00200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9B392C" w:rsidRPr="002004CE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877EF1" w:rsidRDefault="009B392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ЕИК/БУЛСТАТ/ЕГН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 представляващи участника по учредителен акт: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Участникът се представлява заедно или поотделно (</w:t>
            </w: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невярното се зачертава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от следните лица: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9B392C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Данни за банковата сметка: 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Обслужваща банка:……………………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.............................................................</w:t>
            </w: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Титуляр на сметката:............................................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B392C" w:rsidRPr="00045427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62E8A" w:rsidRDefault="009B392C" w:rsidP="00DD0BCD">
            <w:pPr>
              <w:pStyle w:val="NormalWeb"/>
              <w:spacing w:after="0"/>
              <w:jc w:val="both"/>
              <w:rPr>
                <w:rStyle w:val="Strong"/>
                <w:color w:val="000000"/>
                <w:shd w:val="clear" w:color="auto" w:fill="FFFFFF"/>
              </w:rPr>
            </w:pPr>
            <w:r>
              <w:t xml:space="preserve">        </w:t>
            </w:r>
            <w:r w:rsidRPr="0016692A">
              <w:t>1.  Заявяваме, че желаем да участваме в откритата от Вас процедура</w:t>
            </w:r>
            <w:r w:rsidRPr="0016692A">
              <w:rPr>
                <w:lang w:val="ru-RU"/>
              </w:rPr>
              <w:t xml:space="preserve"> по реда на Глава осма  „а“</w:t>
            </w:r>
            <w:r w:rsidRPr="0016692A">
              <w:rPr>
                <w:b/>
                <w:bCs/>
                <w:lang w:val="ru-RU"/>
              </w:rPr>
              <w:t xml:space="preserve"> </w:t>
            </w:r>
            <w:r w:rsidRPr="0016692A">
              <w:t>от ЗОП</w:t>
            </w:r>
            <w:r w:rsidRPr="0016692A">
              <w:rPr>
                <w:lang w:val="ru-RU"/>
              </w:rPr>
              <w:t xml:space="preserve"> </w:t>
            </w:r>
            <w:r w:rsidRPr="0016692A">
              <w:t>за възлагане на</w:t>
            </w:r>
            <w:r w:rsidRPr="0016692A">
              <w:rPr>
                <w:lang w:val="ru-RU"/>
              </w:rPr>
              <w:t xml:space="preserve"> обществена поръчка с предмет:</w:t>
            </w:r>
            <w:r w:rsidRPr="0016692A">
              <w:t xml:space="preserve"> </w:t>
            </w: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rStyle w:val="Strong"/>
                <w:color w:val="000000"/>
                <w:shd w:val="clear" w:color="auto" w:fill="FFFFFF"/>
              </w:rPr>
              <w:t>както следва:</w:t>
            </w:r>
          </w:p>
          <w:p w:rsidR="009B392C" w:rsidRDefault="009B392C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9B392C" w:rsidRPr="002004CE" w:rsidRDefault="009B392C" w:rsidP="00A6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4CE">
              <w:rPr>
                <w:rFonts w:ascii="Times New Roman" w:hAnsi="Times New Roman"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004C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  <w:p w:rsidR="009B392C" w:rsidRPr="00A62E8A" w:rsidRDefault="009B392C" w:rsidP="00951019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Приемаме срокът на валидността на нашата оферта да бъде …….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</w:pPr>
          </w:p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 към Образец</w:t>
            </w: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ЗОП за обстоятелствата по чл. 47, ал. 1, 2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2 )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5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B392C" w:rsidRPr="0092536C">
        <w:trPr>
          <w:trHeight w:val="80"/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B392C" w:rsidRPr="0092536C" w:rsidRDefault="009B392C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9B392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290DF2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 на лицето (и печат)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9B392C" w:rsidRPr="0092536C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392C" w:rsidRPr="00A05028" w:rsidRDefault="009B392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9B392C" w:rsidRDefault="009B392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B392C" w:rsidRDefault="009B392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9B392C" w:rsidRPr="000D4D29" w:rsidRDefault="009B392C" w:rsidP="000D4D29">
      <w:pPr>
        <w:ind w:firstLine="720"/>
        <w:jc w:val="both"/>
        <w:rPr>
          <w:rFonts w:ascii="Times New Roman" w:hAnsi="Times New Roman" w:cs="Times New Roman"/>
          <w:b/>
          <w:i/>
          <w:lang w:val="bg-BG"/>
        </w:rPr>
      </w:pPr>
      <w:r w:rsidRPr="000D4D29">
        <w:rPr>
          <w:rFonts w:ascii="Times New Roman" w:hAnsi="Times New Roman" w:cs="Times New Roman"/>
          <w:b/>
          <w:i/>
          <w:lang w:val="bg-BG"/>
        </w:rPr>
        <w:t xml:space="preserve">Забележка: Ообразеца </w:t>
      </w:r>
      <w:r w:rsidRPr="000D4D29">
        <w:rPr>
          <w:rFonts w:ascii="Times New Roman" w:hAnsi="Times New Roman" w:cs="Times New Roman"/>
          <w:b/>
          <w:i/>
        </w:rPr>
        <w:t>се подава за всяка една позиция по отделно!</w:t>
      </w:r>
    </w:p>
    <w:p w:rsidR="009B392C" w:rsidRPr="0063092A" w:rsidRDefault="009B392C" w:rsidP="00734658">
      <w:pPr>
        <w:rPr>
          <w:rFonts w:ascii="Times New Roman" w:hAnsi="Times New Roman" w:cs="Times New Roman"/>
          <w:lang w:val="bg-BG"/>
        </w:rPr>
      </w:pPr>
    </w:p>
    <w:sectPr w:rsidR="009B392C" w:rsidRPr="0063092A" w:rsidSect="00EE09AF">
      <w:headerReference w:type="default" r:id="rId7"/>
      <w:footerReference w:type="default" r:id="rId8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92C" w:rsidRDefault="009B392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392C" w:rsidRDefault="009B392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92C" w:rsidRDefault="009B392C" w:rsidP="0044128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B392C" w:rsidRDefault="009B392C" w:rsidP="00EE09A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92C" w:rsidRDefault="009B392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392C" w:rsidRDefault="009B392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92C" w:rsidRPr="00873BCB" w:rsidRDefault="009B392C" w:rsidP="00DD0BCD">
    <w:pPr>
      <w:pStyle w:val="NormalWeb"/>
      <w:spacing w:after="0"/>
      <w:jc w:val="center"/>
      <w:rPr>
        <w:b/>
        <w:bCs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Pr="00873BCB">
      <w:t>„Доставка на хранителни продукти</w:t>
    </w:r>
    <w:r w:rsidRPr="00873BCB">
      <w:rPr>
        <w:rStyle w:val="Strong"/>
        <w:color w:val="000000"/>
        <w:shd w:val="clear" w:color="auto" w:fill="FFFFFF"/>
      </w:rPr>
      <w:t xml:space="preserve"> </w:t>
    </w:r>
    <w:r w:rsidRPr="00873BCB">
      <w:rPr>
        <w:rStyle w:val="Strong"/>
        <w:b w:val="0"/>
        <w:bCs/>
        <w:color w:val="000000"/>
        <w:shd w:val="clear" w:color="auto" w:fill="FFFFFF"/>
      </w:rPr>
      <w:t>за нуждите на ЦДГ „Щастливо детство” с. Долни Луковит, общ. Искър, по обособени позиции”</w:t>
    </w:r>
  </w:p>
  <w:p w:rsidR="009B392C" w:rsidRPr="00DD0BCD" w:rsidRDefault="009B392C" w:rsidP="00DD0B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4B4A"/>
    <w:rsid w:val="00045427"/>
    <w:rsid w:val="0005496F"/>
    <w:rsid w:val="000C6856"/>
    <w:rsid w:val="000D4D29"/>
    <w:rsid w:val="000D5C7D"/>
    <w:rsid w:val="0010215F"/>
    <w:rsid w:val="00124BA9"/>
    <w:rsid w:val="00131701"/>
    <w:rsid w:val="001447C0"/>
    <w:rsid w:val="00164C9C"/>
    <w:rsid w:val="0016692A"/>
    <w:rsid w:val="002004CE"/>
    <w:rsid w:val="0021130D"/>
    <w:rsid w:val="00214A05"/>
    <w:rsid w:val="00222349"/>
    <w:rsid w:val="002279F1"/>
    <w:rsid w:val="00290DF2"/>
    <w:rsid w:val="00296406"/>
    <w:rsid w:val="002A36A6"/>
    <w:rsid w:val="002A679B"/>
    <w:rsid w:val="002C2194"/>
    <w:rsid w:val="002C2610"/>
    <w:rsid w:val="002C3B8F"/>
    <w:rsid w:val="00307F3F"/>
    <w:rsid w:val="00317BBB"/>
    <w:rsid w:val="00323A27"/>
    <w:rsid w:val="003416EF"/>
    <w:rsid w:val="00354C90"/>
    <w:rsid w:val="00390488"/>
    <w:rsid w:val="003913CC"/>
    <w:rsid w:val="003A433C"/>
    <w:rsid w:val="003C4459"/>
    <w:rsid w:val="003D39A5"/>
    <w:rsid w:val="003E0FFD"/>
    <w:rsid w:val="00402E5C"/>
    <w:rsid w:val="00424DD7"/>
    <w:rsid w:val="00441287"/>
    <w:rsid w:val="0044498D"/>
    <w:rsid w:val="004470FA"/>
    <w:rsid w:val="00461505"/>
    <w:rsid w:val="004C0089"/>
    <w:rsid w:val="004D1211"/>
    <w:rsid w:val="004D33A2"/>
    <w:rsid w:val="004E4B96"/>
    <w:rsid w:val="00513E0F"/>
    <w:rsid w:val="00514AC2"/>
    <w:rsid w:val="005446A0"/>
    <w:rsid w:val="00555C2E"/>
    <w:rsid w:val="005840A1"/>
    <w:rsid w:val="0059245A"/>
    <w:rsid w:val="005B1F68"/>
    <w:rsid w:val="005B4D6A"/>
    <w:rsid w:val="005D2F7D"/>
    <w:rsid w:val="005D6B18"/>
    <w:rsid w:val="005D7811"/>
    <w:rsid w:val="005F5297"/>
    <w:rsid w:val="00626ED8"/>
    <w:rsid w:val="0063092A"/>
    <w:rsid w:val="00645233"/>
    <w:rsid w:val="006E02F7"/>
    <w:rsid w:val="006E7D1D"/>
    <w:rsid w:val="006F67DF"/>
    <w:rsid w:val="00710660"/>
    <w:rsid w:val="00721137"/>
    <w:rsid w:val="00734658"/>
    <w:rsid w:val="00740495"/>
    <w:rsid w:val="00743C1E"/>
    <w:rsid w:val="007767D8"/>
    <w:rsid w:val="00787B43"/>
    <w:rsid w:val="007C189D"/>
    <w:rsid w:val="007D1054"/>
    <w:rsid w:val="007E1D0A"/>
    <w:rsid w:val="007E21B0"/>
    <w:rsid w:val="007F5AE6"/>
    <w:rsid w:val="00806050"/>
    <w:rsid w:val="008723DB"/>
    <w:rsid w:val="00873BCB"/>
    <w:rsid w:val="00877EF1"/>
    <w:rsid w:val="008A5277"/>
    <w:rsid w:val="008B58C7"/>
    <w:rsid w:val="009247DF"/>
    <w:rsid w:val="0092536C"/>
    <w:rsid w:val="009306D1"/>
    <w:rsid w:val="009464B9"/>
    <w:rsid w:val="009469E8"/>
    <w:rsid w:val="00951019"/>
    <w:rsid w:val="009936A5"/>
    <w:rsid w:val="009B392C"/>
    <w:rsid w:val="009D46B6"/>
    <w:rsid w:val="009D7114"/>
    <w:rsid w:val="009F01A8"/>
    <w:rsid w:val="009F6482"/>
    <w:rsid w:val="00A05028"/>
    <w:rsid w:val="00A12A13"/>
    <w:rsid w:val="00A234C2"/>
    <w:rsid w:val="00A62E8A"/>
    <w:rsid w:val="00A726EC"/>
    <w:rsid w:val="00A7749D"/>
    <w:rsid w:val="00A82B65"/>
    <w:rsid w:val="00AC1C56"/>
    <w:rsid w:val="00AD4A0E"/>
    <w:rsid w:val="00AD5B01"/>
    <w:rsid w:val="00B276E2"/>
    <w:rsid w:val="00B46BD2"/>
    <w:rsid w:val="00B527DE"/>
    <w:rsid w:val="00B626C6"/>
    <w:rsid w:val="00B65977"/>
    <w:rsid w:val="00BC7AF8"/>
    <w:rsid w:val="00BE5E76"/>
    <w:rsid w:val="00C00A15"/>
    <w:rsid w:val="00C11A48"/>
    <w:rsid w:val="00C33F7B"/>
    <w:rsid w:val="00C36AAB"/>
    <w:rsid w:val="00C41924"/>
    <w:rsid w:val="00CC4DFF"/>
    <w:rsid w:val="00CE26A4"/>
    <w:rsid w:val="00CF7936"/>
    <w:rsid w:val="00D04ECD"/>
    <w:rsid w:val="00D12EE9"/>
    <w:rsid w:val="00D75316"/>
    <w:rsid w:val="00D85EE8"/>
    <w:rsid w:val="00DB2455"/>
    <w:rsid w:val="00DD0BCD"/>
    <w:rsid w:val="00E11301"/>
    <w:rsid w:val="00E15207"/>
    <w:rsid w:val="00E2491B"/>
    <w:rsid w:val="00E62839"/>
    <w:rsid w:val="00E647B5"/>
    <w:rsid w:val="00E870D9"/>
    <w:rsid w:val="00EB3667"/>
    <w:rsid w:val="00EC2F03"/>
    <w:rsid w:val="00EE09AF"/>
    <w:rsid w:val="00EE3FFE"/>
    <w:rsid w:val="00F02734"/>
    <w:rsid w:val="00F06DFA"/>
    <w:rsid w:val="00F11532"/>
    <w:rsid w:val="00F176C0"/>
    <w:rsid w:val="00F22E89"/>
    <w:rsid w:val="00F23B00"/>
    <w:rsid w:val="00F474BE"/>
    <w:rsid w:val="00F8287C"/>
    <w:rsid w:val="00FA7086"/>
    <w:rsid w:val="00FC69AD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basedOn w:val="DefaultParagraphFont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 w:cs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EE09AF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A82B6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26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5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3</Pages>
  <Words>514</Words>
  <Characters>2934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70</cp:revision>
  <cp:lastPrinted>2015-03-10T07:46:00Z</cp:lastPrinted>
  <dcterms:created xsi:type="dcterms:W3CDTF">2014-12-24T11:54:00Z</dcterms:created>
  <dcterms:modified xsi:type="dcterms:W3CDTF">2016-04-07T08:04:00Z</dcterms:modified>
</cp:coreProperties>
</file>